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A846A5" w:rsidP="00377FEE">
      <w:pPr>
        <w:pStyle w:val="Heading1"/>
      </w:pPr>
      <w:r>
        <w:t>Useful Tips for Writing Positive Affirmations</w:t>
      </w:r>
      <w:bookmarkStart w:id="0" w:name="_GoBack"/>
      <w:bookmarkEnd w:id="0"/>
    </w:p>
    <w:p w:rsidR="002D787D" w:rsidRDefault="002D787D"/>
    <w:p w:rsidR="002D787D" w:rsidRDefault="00A846A5">
      <w:r>
        <w:t xml:space="preserve">The beliefs that we hold are just patterns that we’ve learned and developed over the years. </w:t>
      </w:r>
      <w:r w:rsidR="00FC22DD">
        <w:t>There are a number of things throughout our lives that play a role in shaping our beliefs. Some of these might be supporting and nurturing, while others might be roadblocks on our paths to achieving happiness. Positive affirmations are a great way to change the barriers into supportive and encouraging truths. You can use positive affirmations to keep you moving forward. Here are four useful tips for writing positive affirmations that work.</w:t>
      </w:r>
    </w:p>
    <w:p w:rsidR="00FC22DD" w:rsidRDefault="00FC22DD"/>
    <w:p w:rsidR="00FC22DD" w:rsidRDefault="00A846A5">
      <w:pPr>
        <w:rPr>
          <w:b/>
        </w:rPr>
      </w:pPr>
      <w:r>
        <w:rPr>
          <w:b/>
        </w:rPr>
        <w:t>Write Down Your Ideas</w:t>
      </w:r>
    </w:p>
    <w:p w:rsidR="00FC22DD" w:rsidRDefault="00A846A5">
      <w:r>
        <w:t>You need to take the time to determine what areas of your life you want to improve. Write down your ideas on how you would like your life to look and areas tha</w:t>
      </w:r>
      <w:r>
        <w:t>t you want to improve. After you've written down your thoughts, take a look at each of them and write down a few positive statements that reflect your vision for your future life.</w:t>
      </w:r>
    </w:p>
    <w:p w:rsidR="00FC22DD" w:rsidRDefault="00FC22DD"/>
    <w:p w:rsidR="00FC22DD" w:rsidRDefault="00A846A5">
      <w:pPr>
        <w:rPr>
          <w:b/>
        </w:rPr>
      </w:pPr>
      <w:r>
        <w:rPr>
          <w:b/>
        </w:rPr>
        <w:t>Use the Present Tense</w:t>
      </w:r>
    </w:p>
    <w:p w:rsidR="00FC22DD" w:rsidRDefault="00A846A5">
      <w:r>
        <w:t>When you write down your affirmations, you want to be</w:t>
      </w:r>
      <w:r>
        <w:t xml:space="preserve"> sure to write them in the present tense. Write them down as though you are experiencing everything you desire right now. You want to avoid using words like, “within the next two months. . .” because every time you use this affirmation you are saying to yo</w:t>
      </w:r>
      <w:r>
        <w:t>urself and the universe that you are still two months away from achieving your goal. After you use this affirmation for one month, you will still be saying, “within two months,” which tells the universe and your mind that you haven’t gotten any closer to a</w:t>
      </w:r>
      <w:r>
        <w:t xml:space="preserve">chieving your goals. </w:t>
      </w:r>
    </w:p>
    <w:p w:rsidR="00FC22DD" w:rsidRDefault="00FC22DD"/>
    <w:p w:rsidR="00FC22DD" w:rsidRDefault="00A846A5">
      <w:pPr>
        <w:rPr>
          <w:b/>
        </w:rPr>
      </w:pPr>
      <w:r>
        <w:rPr>
          <w:b/>
        </w:rPr>
        <w:t>Focus on What You Want</w:t>
      </w:r>
    </w:p>
    <w:p w:rsidR="00FC22DD" w:rsidRDefault="00A846A5">
      <w:r>
        <w:t>You need to write your affirmations in a way that forces them to focus on what you want in life, rather than what you are trying to eliminate or avoid in your life. For example, rather than writing “</w:t>
      </w:r>
      <w:r w:rsidR="00052620">
        <w:t xml:space="preserve">I’m not addicted to alcohol,” a better option would be to write something like, “I am completely free from alcohol.” </w:t>
      </w:r>
      <w:r w:rsidR="00B57BE0">
        <w:t>If you aren't sure about how to write an affirmation in the positive, then you can imagine that you've already accomplished whatever it is that you want to achieve and describe yourself in that positive light.</w:t>
      </w:r>
    </w:p>
    <w:p w:rsidR="00B57BE0" w:rsidRDefault="00B57BE0"/>
    <w:p w:rsidR="00B57BE0" w:rsidRPr="00360827" w:rsidRDefault="00A846A5">
      <w:r>
        <w:t xml:space="preserve">Writing positive affirmations is both an empowering and exciting experience. Learn how to enjoy the process and try not to get caught up in </w:t>
      </w:r>
      <w:r>
        <w:lastRenderedPageBreak/>
        <w:t>the details of what you’re writing. Have fun with the p</w:t>
      </w:r>
      <w:r>
        <w:t xml:space="preserve">rocess and try to relax. </w:t>
      </w:r>
    </w:p>
    <w:sectPr w:rsidR="00B57BE0" w:rsidRPr="0036082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87D"/>
    <w:rsid w:val="00052620"/>
    <w:rsid w:val="002D787D"/>
    <w:rsid w:val="00360827"/>
    <w:rsid w:val="00377FEE"/>
    <w:rsid w:val="0064063D"/>
    <w:rsid w:val="00660AAD"/>
    <w:rsid w:val="00A846A5"/>
    <w:rsid w:val="00B57BE0"/>
    <w:rsid w:val="00E5134F"/>
    <w:rsid w:val="00ED7616"/>
    <w:rsid w:val="00FC2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2232A5D1-946D-164D-987D-5B9ECD8D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409</Words>
  <Characters>1911</Characters>
  <Application>Microsoft Office Word</Application>
  <DocSecurity>0</DocSecurity>
  <Lines>41</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2019-04-25T20:48:00Z</dcterms:created>
  <dcterms:modified xsi:type="dcterms:W3CDTF">2019-04-25T20:48:00Z</dcterms:modified>
  <cp:category/>
</cp:coreProperties>
</file>